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15" w:rsidRDefault="00AB2915" w:rsidP="00015FB8">
      <w:pPr>
        <w:jc w:val="center"/>
        <w:rPr>
          <w:sz w:val="28"/>
          <w:szCs w:val="28"/>
        </w:rPr>
      </w:pPr>
    </w:p>
    <w:p w:rsidR="00AB2915" w:rsidRDefault="00AB2915" w:rsidP="00015FB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B2915" w:rsidRDefault="00AB2915" w:rsidP="00015F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B2915" w:rsidRDefault="00AB2915" w:rsidP="00015FB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AB2915" w:rsidRDefault="00AB2915" w:rsidP="00015FB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B2915">
        <w:tc>
          <w:tcPr>
            <w:tcW w:w="1384" w:type="dxa"/>
            <w:vMerge w:val="restart"/>
            <w:vAlign w:val="center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2915">
        <w:tc>
          <w:tcPr>
            <w:tcW w:w="1384" w:type="dxa"/>
            <w:vMerge/>
            <w:vAlign w:val="center"/>
          </w:tcPr>
          <w:p w:rsidR="00AB2915" w:rsidRDefault="00AB291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B2915" w:rsidRDefault="00AB291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B2915" w:rsidRPr="005D6FD6" w:rsidRDefault="00AB2915" w:rsidP="005D6FD6">
            <w:pPr>
              <w:jc w:val="center"/>
              <w:rPr>
                <w:sz w:val="20"/>
                <w:szCs w:val="20"/>
                <w:lang w:eastAsia="en-US"/>
              </w:rPr>
            </w:pPr>
            <w:r w:rsidRPr="005D6FD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B2915" w:rsidRDefault="00AB291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B2915" w:rsidRDefault="00AB291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B2915" w:rsidRDefault="00AB2915">
            <w:pPr>
              <w:rPr>
                <w:lang w:eastAsia="en-US"/>
              </w:rPr>
            </w:pPr>
          </w:p>
        </w:tc>
      </w:tr>
      <w:tr w:rsidR="00AB2915">
        <w:trPr>
          <w:trHeight w:val="1716"/>
        </w:trPr>
        <w:tc>
          <w:tcPr>
            <w:tcW w:w="1384" w:type="dxa"/>
          </w:tcPr>
          <w:p w:rsidR="00AB2915" w:rsidRPr="005D6FD6" w:rsidRDefault="00AB2915">
            <w:pPr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Кузнецова Н.П.</w:t>
            </w:r>
          </w:p>
        </w:tc>
        <w:tc>
          <w:tcPr>
            <w:tcW w:w="1602" w:type="dxa"/>
          </w:tcPr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Директор МБОУ Еткульской НОШ</w:t>
            </w:r>
          </w:p>
        </w:tc>
        <w:tc>
          <w:tcPr>
            <w:tcW w:w="1079" w:type="dxa"/>
          </w:tcPr>
          <w:p w:rsidR="00AB2915" w:rsidRDefault="00AB2915">
            <w:pPr>
              <w:rPr>
                <w:lang w:eastAsia="en-US"/>
              </w:rPr>
            </w:pPr>
            <w:r>
              <w:rPr>
                <w:lang w:eastAsia="en-US"/>
              </w:rPr>
              <w:t>1)Жи</w:t>
            </w:r>
          </w:p>
          <w:p w:rsidR="00AB2915" w:rsidRDefault="00AB2915">
            <w:pPr>
              <w:rPr>
                <w:lang w:eastAsia="en-US"/>
              </w:rPr>
            </w:pPr>
            <w:r>
              <w:rPr>
                <w:lang w:eastAsia="en-US"/>
              </w:rPr>
              <w:t>лой дом</w:t>
            </w:r>
          </w:p>
          <w:p w:rsidR="00AB2915" w:rsidRDefault="00AB2915">
            <w:pPr>
              <w:rPr>
                <w:lang w:eastAsia="en-US"/>
              </w:rPr>
            </w:pPr>
          </w:p>
          <w:p w:rsidR="00AB2915" w:rsidRDefault="00AB2915">
            <w:pPr>
              <w:rPr>
                <w:lang w:eastAsia="en-US"/>
              </w:rPr>
            </w:pPr>
            <w:r>
              <w:rPr>
                <w:lang w:eastAsia="en-US"/>
              </w:rPr>
              <w:t>2)При</w:t>
            </w:r>
          </w:p>
          <w:p w:rsidR="00AB2915" w:rsidRDefault="00AB2915">
            <w:pPr>
              <w:rPr>
                <w:lang w:eastAsia="en-US"/>
              </w:rPr>
            </w:pPr>
            <w:r>
              <w:rPr>
                <w:lang w:eastAsia="en-US"/>
              </w:rPr>
              <w:t>усадеб.</w:t>
            </w:r>
          </w:p>
          <w:p w:rsidR="00AB2915" w:rsidRDefault="00AB2915">
            <w:pPr>
              <w:rPr>
                <w:lang w:eastAsia="en-US"/>
              </w:rPr>
            </w:pPr>
            <w:r>
              <w:rPr>
                <w:lang w:eastAsia="en-US"/>
              </w:rPr>
              <w:t>земельн</w:t>
            </w:r>
          </w:p>
          <w:p w:rsidR="00AB2915" w:rsidRDefault="00AB2915" w:rsidP="00A1797A">
            <w:pPr>
              <w:rPr>
                <w:lang w:eastAsia="en-US"/>
              </w:rPr>
            </w:pPr>
            <w:r>
              <w:rPr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AB2915" w:rsidRPr="005D6FD6" w:rsidRDefault="00AB2915" w:rsidP="00EA49F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долевая¼ </w:t>
            </w:r>
          </w:p>
          <w:p w:rsidR="00AB2915" w:rsidRPr="005D6FD6" w:rsidRDefault="00AB2915" w:rsidP="00A1797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¼ </w:t>
            </w:r>
          </w:p>
        </w:tc>
        <w:tc>
          <w:tcPr>
            <w:tcW w:w="1080" w:type="dxa"/>
          </w:tcPr>
          <w:p w:rsidR="00AB2915" w:rsidRPr="005D6FD6" w:rsidRDefault="00AB2915" w:rsidP="00EA49FA">
            <w:pPr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43,1</w:t>
            </w: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EA49FA">
            <w:pPr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200</w:t>
            </w: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A1797A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Россия</w:t>
            </w:r>
          </w:p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  <w:p w:rsidR="00AB2915" w:rsidRPr="005D6FD6" w:rsidRDefault="00AB2915" w:rsidP="00EA49FA">
            <w:pPr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B2915" w:rsidRDefault="00AB291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B2915" w:rsidRPr="005D6FD6" w:rsidRDefault="00AB2915" w:rsidP="005D6FD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AB2915" w:rsidRDefault="00AB291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AB2915" w:rsidRPr="005D6FD6" w:rsidRDefault="00AB2915">
            <w:pPr>
              <w:rPr>
                <w:color w:val="333333"/>
                <w:lang w:eastAsia="en-US"/>
              </w:rPr>
            </w:pPr>
            <w:r w:rsidRPr="005D6FD6">
              <w:rPr>
                <w:color w:val="333333"/>
                <w:lang w:eastAsia="en-US"/>
              </w:rPr>
              <w:t>603349,29</w:t>
            </w:r>
          </w:p>
        </w:tc>
        <w:tc>
          <w:tcPr>
            <w:tcW w:w="1740" w:type="dxa"/>
          </w:tcPr>
          <w:p w:rsidR="00AB2915" w:rsidRPr="005D6FD6" w:rsidRDefault="00AB2915">
            <w:pPr>
              <w:rPr>
                <w:color w:val="333333"/>
                <w:lang w:val="en-US" w:eastAsia="en-US"/>
              </w:rPr>
            </w:pPr>
          </w:p>
        </w:tc>
      </w:tr>
      <w:tr w:rsidR="00AB2915">
        <w:tc>
          <w:tcPr>
            <w:tcW w:w="1384" w:type="dxa"/>
          </w:tcPr>
          <w:p w:rsidR="00AB2915" w:rsidRDefault="00AB2915" w:rsidP="005D6F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1) Приус.</w:t>
            </w: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земельнучасток</w:t>
            </w: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2) Приус.</w:t>
            </w: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земельн</w:t>
            </w: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участок</w:t>
            </w:r>
          </w:p>
          <w:p w:rsidR="00AB2915" w:rsidRDefault="00AB29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3) Жилой</w:t>
            </w: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дом</w:t>
            </w:r>
          </w:p>
          <w:p w:rsidR="00AB2915" w:rsidRDefault="00AB2915">
            <w:pPr>
              <w:rPr>
                <w:color w:val="800000"/>
                <w:lang w:eastAsia="en-US"/>
              </w:rPr>
            </w:pP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4) Жил.</w:t>
            </w: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дом</w:t>
            </w:r>
          </w:p>
          <w:p w:rsidR="00AB2915" w:rsidRDefault="00AB2915">
            <w:pPr>
              <w:rPr>
                <w:color w:val="800000"/>
                <w:lang w:eastAsia="en-US"/>
              </w:rPr>
            </w:pP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5)Квар-тира</w:t>
            </w:r>
          </w:p>
          <w:p w:rsidR="00AB2915" w:rsidRDefault="00AB2915">
            <w:pPr>
              <w:rPr>
                <w:color w:val="800000"/>
                <w:lang w:eastAsia="en-US"/>
              </w:rPr>
            </w:pPr>
          </w:p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6)Гараж</w:t>
            </w:r>
          </w:p>
        </w:tc>
        <w:tc>
          <w:tcPr>
            <w:tcW w:w="1080" w:type="dxa"/>
          </w:tcPr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¼ 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Индии-видуаль-ная</w:t>
            </w:r>
          </w:p>
          <w:p w:rsidR="00AB2915" w:rsidRPr="005D6FD6" w:rsidRDefault="00AB2915" w:rsidP="009B49A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¼ </w:t>
            </w:r>
          </w:p>
          <w:p w:rsidR="00AB2915" w:rsidRDefault="00AB2915" w:rsidP="00096F65">
            <w:pPr>
              <w:rPr>
                <w:color w:val="800000"/>
                <w:lang w:eastAsia="en-US"/>
              </w:rPr>
            </w:pPr>
          </w:p>
          <w:p w:rsidR="00AB2915" w:rsidRPr="005D6FD6" w:rsidRDefault="00AB2915" w:rsidP="00096F6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Индиви-дуаль-ная</w:t>
            </w:r>
          </w:p>
          <w:p w:rsidR="00AB2915" w:rsidRPr="005D6FD6" w:rsidRDefault="00AB2915" w:rsidP="00096F6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5D6FD6">
              <w:rPr>
                <w:color w:val="800000"/>
                <w:lang w:eastAsia="en-US"/>
              </w:rPr>
              <w:t>олевая</w:t>
            </w:r>
          </w:p>
          <w:p w:rsidR="00AB2915" w:rsidRPr="005D6FD6" w:rsidRDefault="00AB2915" w:rsidP="00096F6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½ </w:t>
            </w:r>
          </w:p>
          <w:p w:rsidR="00AB2915" w:rsidRDefault="00AB2915" w:rsidP="00096F6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</w:t>
            </w:r>
            <w:r w:rsidRPr="005D6FD6">
              <w:rPr>
                <w:color w:val="800000"/>
                <w:lang w:eastAsia="en-US"/>
              </w:rPr>
              <w:t>ндив</w:t>
            </w:r>
            <w:r>
              <w:rPr>
                <w:color w:val="800000"/>
                <w:lang w:eastAsia="en-US"/>
              </w:rPr>
              <w:t>и</w:t>
            </w:r>
          </w:p>
          <w:p w:rsidR="00AB2915" w:rsidRPr="005D6FD6" w:rsidRDefault="00AB2915" w:rsidP="00096F6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дуаль-ная</w:t>
            </w:r>
          </w:p>
        </w:tc>
        <w:tc>
          <w:tcPr>
            <w:tcW w:w="1080" w:type="dxa"/>
          </w:tcPr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200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1471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9B49A0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43,1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68,9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48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40</w:t>
            </w:r>
          </w:p>
        </w:tc>
        <w:tc>
          <w:tcPr>
            <w:tcW w:w="971" w:type="dxa"/>
          </w:tcPr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Россия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Россия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9B49A0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Россия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Россия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Россия</w:t>
            </w: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B2915" w:rsidRPr="005D6FD6" w:rsidRDefault="00AB291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B2915" w:rsidRPr="005D6FD6" w:rsidRDefault="00AB2915" w:rsidP="005D6FD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Автомобиль легковой</w:t>
            </w:r>
          </w:p>
          <w:p w:rsidR="00AB2915" w:rsidRPr="005D6FD6" w:rsidRDefault="00AB2915" w:rsidP="005D6FD6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ВАЗ</w:t>
            </w:r>
          </w:p>
          <w:p w:rsidR="00AB2915" w:rsidRPr="005D6FD6" w:rsidRDefault="00AB2915" w:rsidP="005D6FD6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ДЭУ Нексия</w:t>
            </w:r>
          </w:p>
        </w:tc>
        <w:tc>
          <w:tcPr>
            <w:tcW w:w="1740" w:type="dxa"/>
          </w:tcPr>
          <w:p w:rsidR="00AB2915" w:rsidRPr="005D6FD6" w:rsidRDefault="00AB2915">
            <w:pPr>
              <w:rPr>
                <w:color w:val="800000"/>
                <w:lang w:eastAsia="en-US"/>
              </w:rPr>
            </w:pPr>
            <w:r w:rsidRPr="005D6FD6">
              <w:rPr>
                <w:color w:val="800000"/>
                <w:lang w:eastAsia="en-US"/>
              </w:rPr>
              <w:t>184199,37</w:t>
            </w:r>
          </w:p>
        </w:tc>
        <w:tc>
          <w:tcPr>
            <w:tcW w:w="1740" w:type="dxa"/>
          </w:tcPr>
          <w:p w:rsidR="00AB2915" w:rsidRPr="005D6FD6" w:rsidRDefault="00AB2915">
            <w:pPr>
              <w:rPr>
                <w:color w:val="800000"/>
                <w:lang w:eastAsia="en-US"/>
              </w:rPr>
            </w:pPr>
          </w:p>
        </w:tc>
      </w:tr>
    </w:tbl>
    <w:p w:rsidR="00AB2915" w:rsidRDefault="00AB2915" w:rsidP="00015FB8"/>
    <w:p w:rsidR="00AB2915" w:rsidRDefault="00AB2915" w:rsidP="00015FB8"/>
    <w:p w:rsidR="00AB2915" w:rsidRDefault="00AB2915" w:rsidP="00015FB8"/>
    <w:p w:rsidR="00AB2915" w:rsidRDefault="00AB2915"/>
    <w:sectPr w:rsidR="00AB2915" w:rsidSect="00EA49FA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FB8"/>
    <w:rsid w:val="00015FB8"/>
    <w:rsid w:val="00056A30"/>
    <w:rsid w:val="00096F65"/>
    <w:rsid w:val="002C67A3"/>
    <w:rsid w:val="00384FF4"/>
    <w:rsid w:val="004F3030"/>
    <w:rsid w:val="004F5F04"/>
    <w:rsid w:val="005D6FD6"/>
    <w:rsid w:val="006627D8"/>
    <w:rsid w:val="00740F91"/>
    <w:rsid w:val="007512CB"/>
    <w:rsid w:val="00881379"/>
    <w:rsid w:val="00935DEA"/>
    <w:rsid w:val="009B49A0"/>
    <w:rsid w:val="009F0ED8"/>
    <w:rsid w:val="00A1797A"/>
    <w:rsid w:val="00AB2915"/>
    <w:rsid w:val="00CA60E9"/>
    <w:rsid w:val="00D8318A"/>
    <w:rsid w:val="00E168D9"/>
    <w:rsid w:val="00E6106C"/>
    <w:rsid w:val="00E863EA"/>
    <w:rsid w:val="00EA49FA"/>
    <w:rsid w:val="00F676D0"/>
    <w:rsid w:val="00F85B98"/>
    <w:rsid w:val="00FF6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F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5FB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1797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4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2</Pages>
  <Words>174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2014-05-07T08:03:00Z</dcterms:created>
  <dcterms:modified xsi:type="dcterms:W3CDTF">2014-05-19T12:52:00Z</dcterms:modified>
</cp:coreProperties>
</file>